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77777777" w:rsidR="008D712F" w:rsidRPr="008D712F" w:rsidRDefault="008D712F" w:rsidP="008D712F">
      <w:pPr>
        <w:pStyle w:val="Titel"/>
        <w:rPr>
          <w:sz w:val="36"/>
          <w:szCs w:val="28"/>
        </w:rPr>
      </w:pPr>
      <w:bookmarkStart w:id="0" w:name="_Toc508229718"/>
      <w:r w:rsidRPr="008D712F">
        <w:rPr>
          <w:sz w:val="36"/>
          <w:szCs w:val="28"/>
        </w:rPr>
        <w:t>Projektbewertung</w:t>
      </w:r>
      <w:bookmarkEnd w:id="0"/>
    </w:p>
    <w:tbl>
      <w:tblPr>
        <w:tblW w:w="10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85" w:type="dxa"/>
          <w:right w:w="85" w:type="dxa"/>
        </w:tblCellMar>
        <w:tblLook w:val="0420" w:firstRow="1" w:lastRow="0" w:firstColumn="0" w:lastColumn="0" w:noHBand="0" w:noVBand="1"/>
      </w:tblPr>
      <w:tblGrid>
        <w:gridCol w:w="2835"/>
        <w:gridCol w:w="1077"/>
        <w:gridCol w:w="1077"/>
        <w:gridCol w:w="1077"/>
        <w:gridCol w:w="1077"/>
        <w:gridCol w:w="1077"/>
        <w:gridCol w:w="1077"/>
        <w:gridCol w:w="1078"/>
      </w:tblGrid>
      <w:tr w:rsidR="008D712F" w:rsidRPr="00073C48" w14:paraId="31C9E039" w14:textId="77777777" w:rsidTr="008D712F">
        <w:trPr>
          <w:cantSplit/>
          <w:tblHeader/>
        </w:trPr>
        <w:tc>
          <w:tcPr>
            <w:tcW w:w="2835" w:type="dxa"/>
            <w:vMerge w:val="restart"/>
            <w:shd w:val="clear" w:color="auto" w:fill="707173"/>
            <w:vAlign w:val="center"/>
          </w:tcPr>
          <w:p w14:paraId="375CE36E" w14:textId="77777777" w:rsidR="008D712F" w:rsidRPr="00073C48" w:rsidRDefault="008D712F" w:rsidP="00295661">
            <w:pPr>
              <w:pStyle w:val="Tabelle-berschriftW"/>
            </w:pPr>
            <w:r>
              <w:t>Projekt</w:t>
            </w:r>
          </w:p>
        </w:tc>
        <w:tc>
          <w:tcPr>
            <w:tcW w:w="2154" w:type="dxa"/>
            <w:gridSpan w:val="2"/>
            <w:shd w:val="clear" w:color="auto" w:fill="707173"/>
            <w:vAlign w:val="center"/>
          </w:tcPr>
          <w:p w14:paraId="018DCA7B" w14:textId="77777777" w:rsidR="008D712F" w:rsidRPr="00073C48" w:rsidRDefault="008D712F" w:rsidP="00295661">
            <w:pPr>
              <w:pStyle w:val="Tabelle-berschriftW"/>
            </w:pPr>
            <w:r w:rsidRPr="00073C48">
              <w:t>Dringlichkeit</w:t>
            </w:r>
          </w:p>
        </w:tc>
        <w:tc>
          <w:tcPr>
            <w:tcW w:w="5386" w:type="dxa"/>
            <w:gridSpan w:val="5"/>
            <w:shd w:val="clear" w:color="auto" w:fill="707173"/>
            <w:vAlign w:val="center"/>
          </w:tcPr>
          <w:p w14:paraId="379D8A28" w14:textId="77777777" w:rsidR="008D712F" w:rsidRPr="00073C48" w:rsidRDefault="008D712F" w:rsidP="00295661">
            <w:pPr>
              <w:pStyle w:val="Tabelle-berschriftW"/>
            </w:pPr>
            <w:r w:rsidRPr="00073C48">
              <w:t>Wichtigkeit</w:t>
            </w:r>
          </w:p>
        </w:tc>
      </w:tr>
      <w:tr w:rsidR="008D712F" w:rsidRPr="00073C48" w14:paraId="479A9236" w14:textId="77777777" w:rsidTr="008D712F">
        <w:trPr>
          <w:cantSplit/>
          <w:tblHeader/>
        </w:trPr>
        <w:tc>
          <w:tcPr>
            <w:tcW w:w="2835" w:type="dxa"/>
            <w:vMerge/>
            <w:shd w:val="clear" w:color="auto" w:fill="707173"/>
            <w:vAlign w:val="center"/>
          </w:tcPr>
          <w:p w14:paraId="28ABB8C9" w14:textId="77777777" w:rsidR="008D712F" w:rsidRPr="00073C48" w:rsidRDefault="008D712F" w:rsidP="00295661">
            <w:pPr>
              <w:pStyle w:val="Tabelle-berschriftW"/>
            </w:pPr>
          </w:p>
        </w:tc>
        <w:tc>
          <w:tcPr>
            <w:tcW w:w="1077" w:type="dxa"/>
            <w:shd w:val="clear" w:color="auto" w:fill="707173"/>
            <w:vAlign w:val="center"/>
          </w:tcPr>
          <w:p w14:paraId="5EDCB4D5" w14:textId="77777777" w:rsidR="008D712F" w:rsidRPr="00073C48" w:rsidRDefault="008D712F" w:rsidP="00295661">
            <w:pPr>
              <w:pStyle w:val="Tabelle-berschriftW"/>
            </w:pPr>
            <w:r w:rsidRPr="00073C48">
              <w:t>Ende</w:t>
            </w:r>
          </w:p>
        </w:tc>
        <w:tc>
          <w:tcPr>
            <w:tcW w:w="1077" w:type="dxa"/>
            <w:shd w:val="clear" w:color="auto" w:fill="707173"/>
            <w:vAlign w:val="center"/>
          </w:tcPr>
          <w:p w14:paraId="541249F6" w14:textId="77777777" w:rsidR="008D712F" w:rsidRPr="00073C48" w:rsidRDefault="008D712F" w:rsidP="00295661">
            <w:pPr>
              <w:pStyle w:val="Tabelle-berschriftW"/>
            </w:pPr>
            <w:r w:rsidRPr="00073C48">
              <w:t>Start</w:t>
            </w:r>
          </w:p>
        </w:tc>
        <w:tc>
          <w:tcPr>
            <w:tcW w:w="1077" w:type="dxa"/>
            <w:shd w:val="clear" w:color="auto" w:fill="707173"/>
            <w:vAlign w:val="center"/>
          </w:tcPr>
          <w:p w14:paraId="5CAC4280" w14:textId="77777777" w:rsidR="008D712F" w:rsidRPr="00073C48" w:rsidRDefault="008D712F" w:rsidP="00295661">
            <w:pPr>
              <w:pStyle w:val="Tabelle-berschriftW"/>
            </w:pPr>
          </w:p>
        </w:tc>
        <w:tc>
          <w:tcPr>
            <w:tcW w:w="1077" w:type="dxa"/>
            <w:shd w:val="clear" w:color="auto" w:fill="707173"/>
            <w:vAlign w:val="center"/>
          </w:tcPr>
          <w:p w14:paraId="57800410" w14:textId="77777777" w:rsidR="008D712F" w:rsidRPr="00073C48" w:rsidRDefault="008D712F" w:rsidP="00295661">
            <w:pPr>
              <w:pStyle w:val="Tabelle-berschriftW"/>
            </w:pPr>
          </w:p>
        </w:tc>
        <w:tc>
          <w:tcPr>
            <w:tcW w:w="1077" w:type="dxa"/>
            <w:shd w:val="clear" w:color="auto" w:fill="707173"/>
            <w:vAlign w:val="center"/>
          </w:tcPr>
          <w:p w14:paraId="6528B24D" w14:textId="77777777" w:rsidR="008D712F" w:rsidRPr="00073C48" w:rsidRDefault="008D712F" w:rsidP="00295661">
            <w:pPr>
              <w:pStyle w:val="Tabelle-berschriftW"/>
            </w:pPr>
          </w:p>
        </w:tc>
        <w:tc>
          <w:tcPr>
            <w:tcW w:w="1077" w:type="dxa"/>
            <w:shd w:val="clear" w:color="auto" w:fill="707173"/>
            <w:vAlign w:val="center"/>
          </w:tcPr>
          <w:p w14:paraId="654D21AA" w14:textId="77777777" w:rsidR="008D712F" w:rsidRPr="00073C48" w:rsidRDefault="008D712F" w:rsidP="00295661">
            <w:pPr>
              <w:pStyle w:val="Tabelle-berschriftW"/>
            </w:pPr>
          </w:p>
        </w:tc>
        <w:tc>
          <w:tcPr>
            <w:tcW w:w="1078" w:type="dxa"/>
            <w:shd w:val="clear" w:color="auto" w:fill="707173"/>
            <w:vAlign w:val="center"/>
          </w:tcPr>
          <w:p w14:paraId="5B1173F6" w14:textId="77777777" w:rsidR="008D712F" w:rsidRPr="00073C48" w:rsidRDefault="008D712F" w:rsidP="00295661">
            <w:pPr>
              <w:pStyle w:val="Tabelle-berschriftW"/>
            </w:pPr>
          </w:p>
        </w:tc>
      </w:tr>
      <w:tr w:rsidR="008D712F" w:rsidRPr="00073C48" w14:paraId="0ED7F8C4" w14:textId="77777777" w:rsidTr="008D712F">
        <w:trPr>
          <w:cantSplit/>
          <w:tblHeader/>
        </w:trPr>
        <w:tc>
          <w:tcPr>
            <w:tcW w:w="2835" w:type="dxa"/>
            <w:vMerge/>
            <w:shd w:val="clear" w:color="auto" w:fill="707173"/>
            <w:vAlign w:val="center"/>
          </w:tcPr>
          <w:p w14:paraId="0FE80666" w14:textId="77777777" w:rsidR="008D712F" w:rsidRPr="00073C48" w:rsidRDefault="008D712F" w:rsidP="00295661">
            <w:pPr>
              <w:pStyle w:val="Tabelle-berschriftW"/>
            </w:pPr>
          </w:p>
        </w:tc>
        <w:tc>
          <w:tcPr>
            <w:tcW w:w="1077" w:type="dxa"/>
            <w:shd w:val="clear" w:color="auto" w:fill="707173"/>
            <w:vAlign w:val="center"/>
          </w:tcPr>
          <w:p w14:paraId="534A364B" w14:textId="77777777" w:rsidR="008D712F" w:rsidRPr="00073C48" w:rsidRDefault="008D712F" w:rsidP="00295661">
            <w:pPr>
              <w:pStyle w:val="Tabelle-berschriftW"/>
            </w:pPr>
            <w:r w:rsidRPr="00073C48">
              <w:t xml:space="preserve">      %</w:t>
            </w:r>
          </w:p>
        </w:tc>
        <w:tc>
          <w:tcPr>
            <w:tcW w:w="1077" w:type="dxa"/>
            <w:shd w:val="clear" w:color="auto" w:fill="707173"/>
            <w:vAlign w:val="center"/>
          </w:tcPr>
          <w:p w14:paraId="6111C0C6" w14:textId="77777777" w:rsidR="008D712F" w:rsidRPr="00073C48" w:rsidRDefault="008D712F" w:rsidP="00295661">
            <w:pPr>
              <w:pStyle w:val="Tabelle-berschriftW"/>
            </w:pPr>
            <w:r w:rsidRPr="00073C48">
              <w:t xml:space="preserve">      %</w:t>
            </w:r>
          </w:p>
        </w:tc>
        <w:tc>
          <w:tcPr>
            <w:tcW w:w="1077" w:type="dxa"/>
            <w:shd w:val="clear" w:color="auto" w:fill="707173"/>
            <w:vAlign w:val="center"/>
          </w:tcPr>
          <w:p w14:paraId="011D4A7E" w14:textId="77777777" w:rsidR="008D712F" w:rsidRPr="00073C48" w:rsidRDefault="008D712F" w:rsidP="00295661">
            <w:pPr>
              <w:pStyle w:val="Tabelle-berschriftW"/>
            </w:pPr>
            <w:r w:rsidRPr="00073C48">
              <w:t xml:space="preserve">      %</w:t>
            </w:r>
          </w:p>
        </w:tc>
        <w:tc>
          <w:tcPr>
            <w:tcW w:w="1077" w:type="dxa"/>
            <w:shd w:val="clear" w:color="auto" w:fill="707173"/>
            <w:vAlign w:val="center"/>
          </w:tcPr>
          <w:p w14:paraId="5BBF8017" w14:textId="77777777" w:rsidR="008D712F" w:rsidRPr="00073C48" w:rsidRDefault="008D712F" w:rsidP="00295661">
            <w:pPr>
              <w:pStyle w:val="Tabelle-berschriftW"/>
            </w:pPr>
            <w:r w:rsidRPr="00073C48">
              <w:t xml:space="preserve">      %</w:t>
            </w:r>
          </w:p>
        </w:tc>
        <w:tc>
          <w:tcPr>
            <w:tcW w:w="1077" w:type="dxa"/>
            <w:shd w:val="clear" w:color="auto" w:fill="707173"/>
            <w:vAlign w:val="center"/>
          </w:tcPr>
          <w:p w14:paraId="5CA1D4A9" w14:textId="77777777" w:rsidR="008D712F" w:rsidRPr="00073C48" w:rsidRDefault="008D712F" w:rsidP="00295661">
            <w:pPr>
              <w:pStyle w:val="Tabelle-berschriftW"/>
            </w:pPr>
            <w:r w:rsidRPr="00073C48">
              <w:t xml:space="preserve">      %</w:t>
            </w:r>
          </w:p>
        </w:tc>
        <w:tc>
          <w:tcPr>
            <w:tcW w:w="1077" w:type="dxa"/>
            <w:shd w:val="clear" w:color="auto" w:fill="707173"/>
            <w:vAlign w:val="center"/>
          </w:tcPr>
          <w:p w14:paraId="476848B0" w14:textId="77777777" w:rsidR="008D712F" w:rsidRPr="00073C48" w:rsidRDefault="008D712F" w:rsidP="00295661">
            <w:pPr>
              <w:pStyle w:val="Tabelle-berschriftW"/>
            </w:pPr>
            <w:r w:rsidRPr="00073C48">
              <w:t xml:space="preserve">      %</w:t>
            </w:r>
          </w:p>
        </w:tc>
        <w:tc>
          <w:tcPr>
            <w:tcW w:w="1078" w:type="dxa"/>
            <w:shd w:val="clear" w:color="auto" w:fill="707173"/>
            <w:vAlign w:val="center"/>
          </w:tcPr>
          <w:p w14:paraId="06B953FE" w14:textId="77777777" w:rsidR="008D712F" w:rsidRPr="00073C48" w:rsidRDefault="008D712F" w:rsidP="00295661">
            <w:pPr>
              <w:pStyle w:val="Tabelle-berschriftW"/>
            </w:pPr>
            <w:r w:rsidRPr="00073C48">
              <w:t xml:space="preserve">      %</w:t>
            </w:r>
          </w:p>
        </w:tc>
      </w:tr>
      <w:tr w:rsidR="008D712F" w:rsidRPr="00073C48" w14:paraId="38BF3133" w14:textId="77777777" w:rsidTr="008D712F">
        <w:trPr>
          <w:cantSplit/>
          <w:trHeight w:val="480"/>
        </w:trPr>
        <w:tc>
          <w:tcPr>
            <w:tcW w:w="2835" w:type="dxa"/>
            <w:shd w:val="clear" w:color="auto" w:fill="ECEDED"/>
          </w:tcPr>
          <w:p w14:paraId="0E6F213E" w14:textId="77777777" w:rsidR="008D712F" w:rsidRPr="00073C48" w:rsidRDefault="008D712F" w:rsidP="00295661">
            <w:pPr>
              <w:pStyle w:val="Tabelle-Standard"/>
            </w:pPr>
          </w:p>
        </w:tc>
        <w:tc>
          <w:tcPr>
            <w:tcW w:w="1077" w:type="dxa"/>
            <w:shd w:val="clear" w:color="auto" w:fill="ECEDED"/>
          </w:tcPr>
          <w:p w14:paraId="585AF72D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34C96745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2D8B8774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5CD8284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6B8D51E0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278AFFC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  <w:shd w:val="clear" w:color="auto" w:fill="ECEDED"/>
          </w:tcPr>
          <w:p w14:paraId="1A834372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4781C8D3" w14:textId="77777777" w:rsidTr="008D712F">
        <w:trPr>
          <w:cantSplit/>
          <w:trHeight w:val="480"/>
        </w:trPr>
        <w:tc>
          <w:tcPr>
            <w:tcW w:w="2835" w:type="dxa"/>
          </w:tcPr>
          <w:p w14:paraId="19CF41A1" w14:textId="77777777" w:rsidR="008D712F" w:rsidRPr="00073C48" w:rsidRDefault="008D712F" w:rsidP="00295661">
            <w:pPr>
              <w:pStyle w:val="Tabelle-Aufzhlung2"/>
            </w:pPr>
            <w:r w:rsidRPr="00073C48">
              <w:t>Punktwert</w:t>
            </w:r>
          </w:p>
        </w:tc>
        <w:tc>
          <w:tcPr>
            <w:tcW w:w="1077" w:type="dxa"/>
          </w:tcPr>
          <w:p w14:paraId="3F1577A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359B59E5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3D46A14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6F64A7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193C931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D9A305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0F3D8E1E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42BCF667" w14:textId="77777777" w:rsidTr="008D712F">
        <w:trPr>
          <w:cantSplit/>
          <w:trHeight w:val="480"/>
        </w:trPr>
        <w:tc>
          <w:tcPr>
            <w:tcW w:w="2835" w:type="dxa"/>
          </w:tcPr>
          <w:p w14:paraId="59021BC5" w14:textId="77777777" w:rsidR="008D712F" w:rsidRPr="00073C48" w:rsidRDefault="008D712F" w:rsidP="00295661">
            <w:pPr>
              <w:pStyle w:val="Tabelle-Aufzhlung2"/>
            </w:pPr>
            <w:r w:rsidRPr="00073C48">
              <w:t>Gewichtete Punkt</w:t>
            </w:r>
            <w:r>
              <w:t>e</w:t>
            </w:r>
          </w:p>
        </w:tc>
        <w:tc>
          <w:tcPr>
            <w:tcW w:w="1077" w:type="dxa"/>
          </w:tcPr>
          <w:p w14:paraId="40F03B98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B2B06B1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CAC914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34E875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6AA1A8D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6C94AD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43482B96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7103309A" w14:textId="77777777" w:rsidTr="008D712F">
        <w:trPr>
          <w:cantSplit/>
          <w:trHeight w:val="480"/>
        </w:trPr>
        <w:tc>
          <w:tcPr>
            <w:tcW w:w="2835" w:type="dxa"/>
            <w:shd w:val="clear" w:color="auto" w:fill="ECEDED"/>
          </w:tcPr>
          <w:p w14:paraId="6645B03F" w14:textId="77777777" w:rsidR="008D712F" w:rsidRPr="00073C48" w:rsidRDefault="008D712F" w:rsidP="00295661">
            <w:pPr>
              <w:pStyle w:val="Tabelle-Standard"/>
            </w:pPr>
          </w:p>
        </w:tc>
        <w:tc>
          <w:tcPr>
            <w:tcW w:w="1077" w:type="dxa"/>
            <w:shd w:val="clear" w:color="auto" w:fill="ECEDED"/>
          </w:tcPr>
          <w:p w14:paraId="1A87512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54403C9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3F60A83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7A225DDB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1377A1E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6F8A105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  <w:shd w:val="clear" w:color="auto" w:fill="ECEDED"/>
          </w:tcPr>
          <w:p w14:paraId="1EA31256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6A1F3D27" w14:textId="77777777" w:rsidTr="008D712F">
        <w:trPr>
          <w:cantSplit/>
          <w:trHeight w:val="480"/>
        </w:trPr>
        <w:tc>
          <w:tcPr>
            <w:tcW w:w="2835" w:type="dxa"/>
          </w:tcPr>
          <w:p w14:paraId="226C691A" w14:textId="77777777" w:rsidR="008D712F" w:rsidRPr="00073C48" w:rsidRDefault="008D712F" w:rsidP="00295661">
            <w:pPr>
              <w:pStyle w:val="Tabelle-Aufzhlung2"/>
            </w:pPr>
            <w:r w:rsidRPr="00073C48">
              <w:t>Punktwert</w:t>
            </w:r>
          </w:p>
        </w:tc>
        <w:tc>
          <w:tcPr>
            <w:tcW w:w="1077" w:type="dxa"/>
          </w:tcPr>
          <w:p w14:paraId="3408C650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FACC9EC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32CB3AED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39A067EC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9BF89B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4125E0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6FAD6597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6C7E553B" w14:textId="77777777" w:rsidTr="008D712F">
        <w:trPr>
          <w:cantSplit/>
          <w:trHeight w:val="480"/>
        </w:trPr>
        <w:tc>
          <w:tcPr>
            <w:tcW w:w="2835" w:type="dxa"/>
          </w:tcPr>
          <w:p w14:paraId="4B79DF34" w14:textId="77777777" w:rsidR="008D712F" w:rsidRPr="00073C48" w:rsidRDefault="008D712F" w:rsidP="00295661">
            <w:pPr>
              <w:pStyle w:val="Tabelle-Aufzhlung2"/>
            </w:pPr>
            <w:r w:rsidRPr="00073C48">
              <w:t>Gewichtete Punkt</w:t>
            </w:r>
            <w:r>
              <w:t>e</w:t>
            </w:r>
          </w:p>
        </w:tc>
        <w:tc>
          <w:tcPr>
            <w:tcW w:w="1077" w:type="dxa"/>
          </w:tcPr>
          <w:p w14:paraId="1D74A62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F17255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5FF9DF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A5D05F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6DBBD09D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93F141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63F29656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4F3214C5" w14:textId="77777777" w:rsidTr="008D712F">
        <w:trPr>
          <w:cantSplit/>
          <w:trHeight w:val="480"/>
        </w:trPr>
        <w:tc>
          <w:tcPr>
            <w:tcW w:w="2835" w:type="dxa"/>
            <w:shd w:val="clear" w:color="auto" w:fill="ECEDED"/>
          </w:tcPr>
          <w:p w14:paraId="4598992A" w14:textId="77777777" w:rsidR="008D712F" w:rsidRPr="00073C48" w:rsidRDefault="008D712F" w:rsidP="00295661">
            <w:pPr>
              <w:pStyle w:val="Tabelle-Standard"/>
            </w:pPr>
          </w:p>
        </w:tc>
        <w:tc>
          <w:tcPr>
            <w:tcW w:w="1077" w:type="dxa"/>
            <w:shd w:val="clear" w:color="auto" w:fill="ECEDED"/>
          </w:tcPr>
          <w:p w14:paraId="0A38CD48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402801A6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59D4038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359799F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13FBAA9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38CB823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  <w:shd w:val="clear" w:color="auto" w:fill="ECEDED"/>
          </w:tcPr>
          <w:p w14:paraId="724EAC3A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533FD065" w14:textId="77777777" w:rsidTr="008D712F">
        <w:trPr>
          <w:cantSplit/>
          <w:trHeight w:val="480"/>
        </w:trPr>
        <w:tc>
          <w:tcPr>
            <w:tcW w:w="2835" w:type="dxa"/>
          </w:tcPr>
          <w:p w14:paraId="4F53B264" w14:textId="77777777" w:rsidR="008D712F" w:rsidRPr="00073C48" w:rsidRDefault="008D712F" w:rsidP="00295661">
            <w:pPr>
              <w:pStyle w:val="Tabelle-Aufzhlung2"/>
            </w:pPr>
            <w:r w:rsidRPr="00073C48">
              <w:t>Punktwert</w:t>
            </w:r>
          </w:p>
        </w:tc>
        <w:tc>
          <w:tcPr>
            <w:tcW w:w="1077" w:type="dxa"/>
          </w:tcPr>
          <w:p w14:paraId="58EF8496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77BE5BA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CCF552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903D068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25EE19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D009C4B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2B78C58F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6F07AA0F" w14:textId="77777777" w:rsidTr="008D712F">
        <w:trPr>
          <w:cantSplit/>
          <w:trHeight w:val="480"/>
        </w:trPr>
        <w:tc>
          <w:tcPr>
            <w:tcW w:w="2835" w:type="dxa"/>
          </w:tcPr>
          <w:p w14:paraId="522A9D8A" w14:textId="77777777" w:rsidR="008D712F" w:rsidRPr="00073C48" w:rsidRDefault="008D712F" w:rsidP="00295661">
            <w:pPr>
              <w:pStyle w:val="Tabelle-Aufzhlung2"/>
            </w:pPr>
            <w:r w:rsidRPr="00073C48">
              <w:t>Gewichtete Punkt</w:t>
            </w:r>
            <w:r>
              <w:t>e</w:t>
            </w:r>
          </w:p>
        </w:tc>
        <w:tc>
          <w:tcPr>
            <w:tcW w:w="1077" w:type="dxa"/>
          </w:tcPr>
          <w:p w14:paraId="47EA91B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0CE530D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F8F584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93ABA7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6D1142AC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A37A49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53B2021B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3DAB8BBC" w14:textId="77777777" w:rsidTr="008D712F">
        <w:trPr>
          <w:cantSplit/>
          <w:trHeight w:val="480"/>
        </w:trPr>
        <w:tc>
          <w:tcPr>
            <w:tcW w:w="2835" w:type="dxa"/>
            <w:shd w:val="clear" w:color="auto" w:fill="ECEDED"/>
          </w:tcPr>
          <w:p w14:paraId="14140301" w14:textId="77777777" w:rsidR="008D712F" w:rsidRPr="00073C48" w:rsidRDefault="008D712F" w:rsidP="00295661">
            <w:pPr>
              <w:pStyle w:val="Tabelle-Standard"/>
            </w:pPr>
          </w:p>
        </w:tc>
        <w:tc>
          <w:tcPr>
            <w:tcW w:w="1077" w:type="dxa"/>
            <w:shd w:val="clear" w:color="auto" w:fill="ECEDED"/>
          </w:tcPr>
          <w:p w14:paraId="5EC3F316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1E5175E6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3624C96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3C4F4DE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496BAC4B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42BDA73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  <w:shd w:val="clear" w:color="auto" w:fill="ECEDED"/>
          </w:tcPr>
          <w:p w14:paraId="00C5C1E1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47AF5184" w14:textId="77777777" w:rsidTr="008D712F">
        <w:trPr>
          <w:cantSplit/>
          <w:trHeight w:val="480"/>
        </w:trPr>
        <w:tc>
          <w:tcPr>
            <w:tcW w:w="2835" w:type="dxa"/>
          </w:tcPr>
          <w:p w14:paraId="791C9192" w14:textId="77777777" w:rsidR="008D712F" w:rsidRPr="00073C48" w:rsidRDefault="008D712F" w:rsidP="00295661">
            <w:pPr>
              <w:pStyle w:val="Tabelle-Aufzhlung2"/>
            </w:pPr>
            <w:r w:rsidRPr="00073C48">
              <w:t>Punktwert</w:t>
            </w:r>
          </w:p>
        </w:tc>
        <w:tc>
          <w:tcPr>
            <w:tcW w:w="1077" w:type="dxa"/>
          </w:tcPr>
          <w:p w14:paraId="5809976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0301627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672C5815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B3C1571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3B0F6B8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99D5EA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05451E7D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1EE5E11B" w14:textId="77777777" w:rsidTr="008D712F">
        <w:trPr>
          <w:cantSplit/>
          <w:trHeight w:val="480"/>
        </w:trPr>
        <w:tc>
          <w:tcPr>
            <w:tcW w:w="2835" w:type="dxa"/>
          </w:tcPr>
          <w:p w14:paraId="2BD6FFF5" w14:textId="77777777" w:rsidR="008D712F" w:rsidRPr="00073C48" w:rsidRDefault="008D712F" w:rsidP="00295661">
            <w:pPr>
              <w:pStyle w:val="Tabelle-Aufzhlung2"/>
            </w:pPr>
            <w:r w:rsidRPr="00073C48">
              <w:t>Gewichtete Punkt</w:t>
            </w:r>
            <w:r>
              <w:t>e</w:t>
            </w:r>
          </w:p>
        </w:tc>
        <w:tc>
          <w:tcPr>
            <w:tcW w:w="1077" w:type="dxa"/>
          </w:tcPr>
          <w:p w14:paraId="72262D06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3D9A22E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D3A157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8575C3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6A7A655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748F1BB0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312621A7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0C41C421" w14:textId="77777777" w:rsidTr="008D712F">
        <w:trPr>
          <w:cantSplit/>
          <w:trHeight w:val="480"/>
        </w:trPr>
        <w:tc>
          <w:tcPr>
            <w:tcW w:w="2835" w:type="dxa"/>
            <w:shd w:val="clear" w:color="auto" w:fill="ECEDED"/>
          </w:tcPr>
          <w:p w14:paraId="73F98FB0" w14:textId="77777777" w:rsidR="008D712F" w:rsidRPr="00073C48" w:rsidRDefault="008D712F" w:rsidP="00295661">
            <w:pPr>
              <w:pStyle w:val="Tabelle-Standard"/>
            </w:pPr>
          </w:p>
        </w:tc>
        <w:tc>
          <w:tcPr>
            <w:tcW w:w="1077" w:type="dxa"/>
            <w:shd w:val="clear" w:color="auto" w:fill="ECEDED"/>
          </w:tcPr>
          <w:p w14:paraId="480A4CB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4E2D28F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3588B56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58A473C1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37F9A18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7EB7BAB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  <w:shd w:val="clear" w:color="auto" w:fill="ECEDED"/>
          </w:tcPr>
          <w:p w14:paraId="69841C62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2BD2921C" w14:textId="77777777" w:rsidTr="008D712F">
        <w:trPr>
          <w:cantSplit/>
          <w:trHeight w:val="480"/>
        </w:trPr>
        <w:tc>
          <w:tcPr>
            <w:tcW w:w="2835" w:type="dxa"/>
          </w:tcPr>
          <w:p w14:paraId="520DE860" w14:textId="77777777" w:rsidR="008D712F" w:rsidRPr="00073C48" w:rsidRDefault="008D712F" w:rsidP="00295661">
            <w:pPr>
              <w:pStyle w:val="Tabelle-Aufzhlung2"/>
            </w:pPr>
            <w:r w:rsidRPr="00073C48">
              <w:t>Punktwert</w:t>
            </w:r>
          </w:p>
        </w:tc>
        <w:tc>
          <w:tcPr>
            <w:tcW w:w="1077" w:type="dxa"/>
          </w:tcPr>
          <w:p w14:paraId="7A98822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7C6768D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3BECB4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6989244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D41AE8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6BD2539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7EDE28DD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7FC67C32" w14:textId="77777777" w:rsidTr="008D712F">
        <w:trPr>
          <w:cantSplit/>
          <w:trHeight w:val="480"/>
        </w:trPr>
        <w:tc>
          <w:tcPr>
            <w:tcW w:w="2835" w:type="dxa"/>
          </w:tcPr>
          <w:p w14:paraId="483BFE55" w14:textId="77777777" w:rsidR="008D712F" w:rsidRPr="00073C48" w:rsidRDefault="008D712F" w:rsidP="00295661">
            <w:pPr>
              <w:pStyle w:val="Tabelle-Aufzhlung2"/>
            </w:pPr>
            <w:r w:rsidRPr="00073C48">
              <w:t>Gewichtete Punkt</w:t>
            </w:r>
            <w:r>
              <w:t>e</w:t>
            </w:r>
          </w:p>
        </w:tc>
        <w:tc>
          <w:tcPr>
            <w:tcW w:w="1077" w:type="dxa"/>
          </w:tcPr>
          <w:p w14:paraId="4098EBA1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59456C8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66D20195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193A38C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37F5F35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71856DB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26CF74F4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1BB3BCE1" w14:textId="77777777" w:rsidTr="008D712F">
        <w:trPr>
          <w:cantSplit/>
          <w:trHeight w:val="480"/>
        </w:trPr>
        <w:tc>
          <w:tcPr>
            <w:tcW w:w="2835" w:type="dxa"/>
            <w:shd w:val="clear" w:color="auto" w:fill="ECEDED"/>
          </w:tcPr>
          <w:p w14:paraId="7C9775E8" w14:textId="77777777" w:rsidR="008D712F" w:rsidRPr="00073C48" w:rsidRDefault="008D712F" w:rsidP="00295661">
            <w:pPr>
              <w:pStyle w:val="Tabelle-Standard"/>
            </w:pPr>
          </w:p>
        </w:tc>
        <w:tc>
          <w:tcPr>
            <w:tcW w:w="1077" w:type="dxa"/>
            <w:shd w:val="clear" w:color="auto" w:fill="ECEDED"/>
          </w:tcPr>
          <w:p w14:paraId="59934D46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03086A5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74E48BBB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7ED17600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44A8D28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1BA0D6D1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  <w:shd w:val="clear" w:color="auto" w:fill="ECEDED"/>
          </w:tcPr>
          <w:p w14:paraId="045DC0A2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23551799" w14:textId="77777777" w:rsidTr="008D712F">
        <w:trPr>
          <w:cantSplit/>
          <w:trHeight w:val="480"/>
        </w:trPr>
        <w:tc>
          <w:tcPr>
            <w:tcW w:w="2835" w:type="dxa"/>
          </w:tcPr>
          <w:p w14:paraId="5961B5CA" w14:textId="77777777" w:rsidR="008D712F" w:rsidRPr="00073C48" w:rsidRDefault="008D712F" w:rsidP="00295661">
            <w:pPr>
              <w:pStyle w:val="Tabelle-Aufzhlung2"/>
            </w:pPr>
            <w:r w:rsidRPr="00073C48">
              <w:t>Punktwert</w:t>
            </w:r>
          </w:p>
        </w:tc>
        <w:tc>
          <w:tcPr>
            <w:tcW w:w="1077" w:type="dxa"/>
          </w:tcPr>
          <w:p w14:paraId="1487ED1D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3DA0262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3E3D3D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6420798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7E29FFB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C4359A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2ED45888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47AF49EB" w14:textId="77777777" w:rsidTr="008D712F">
        <w:trPr>
          <w:cantSplit/>
          <w:trHeight w:val="480"/>
        </w:trPr>
        <w:tc>
          <w:tcPr>
            <w:tcW w:w="2835" w:type="dxa"/>
          </w:tcPr>
          <w:p w14:paraId="12771948" w14:textId="77777777" w:rsidR="008D712F" w:rsidRPr="00073C48" w:rsidRDefault="008D712F" w:rsidP="00295661">
            <w:pPr>
              <w:pStyle w:val="Tabelle-Aufzhlung2"/>
            </w:pPr>
            <w:r w:rsidRPr="00073C48">
              <w:t>Gewichtete Punkt</w:t>
            </w:r>
            <w:r>
              <w:t>e</w:t>
            </w:r>
          </w:p>
        </w:tc>
        <w:tc>
          <w:tcPr>
            <w:tcW w:w="1077" w:type="dxa"/>
          </w:tcPr>
          <w:p w14:paraId="7E11AAA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06CDD90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20B0F0D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D4D19B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31E0AA4C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2F1E228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647DC304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6A71215A" w14:textId="77777777" w:rsidTr="008D712F">
        <w:trPr>
          <w:cantSplit/>
          <w:trHeight w:val="480"/>
        </w:trPr>
        <w:tc>
          <w:tcPr>
            <w:tcW w:w="2835" w:type="dxa"/>
            <w:shd w:val="clear" w:color="auto" w:fill="ECEDED"/>
          </w:tcPr>
          <w:p w14:paraId="2AB39191" w14:textId="77777777" w:rsidR="008D712F" w:rsidRPr="00073C48" w:rsidRDefault="008D712F" w:rsidP="00295661">
            <w:pPr>
              <w:pStyle w:val="Tabelle-Standard"/>
            </w:pPr>
          </w:p>
        </w:tc>
        <w:tc>
          <w:tcPr>
            <w:tcW w:w="1077" w:type="dxa"/>
            <w:shd w:val="clear" w:color="auto" w:fill="ECEDED"/>
          </w:tcPr>
          <w:p w14:paraId="45E42F4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5DF7B60D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030FEE16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152D81E9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0DDD78CE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  <w:shd w:val="clear" w:color="auto" w:fill="ECEDED"/>
          </w:tcPr>
          <w:p w14:paraId="047020F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  <w:shd w:val="clear" w:color="auto" w:fill="ECEDED"/>
          </w:tcPr>
          <w:p w14:paraId="5CACC0E6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679FEC41" w14:textId="77777777" w:rsidTr="008D712F">
        <w:trPr>
          <w:cantSplit/>
          <w:trHeight w:val="480"/>
        </w:trPr>
        <w:tc>
          <w:tcPr>
            <w:tcW w:w="2835" w:type="dxa"/>
          </w:tcPr>
          <w:p w14:paraId="111965D2" w14:textId="77777777" w:rsidR="008D712F" w:rsidRPr="00073C48" w:rsidRDefault="008D712F" w:rsidP="00295661">
            <w:pPr>
              <w:pStyle w:val="Tabelle-Aufzhlung2"/>
            </w:pPr>
            <w:r w:rsidRPr="00073C48">
              <w:t>Punktwert</w:t>
            </w:r>
          </w:p>
        </w:tc>
        <w:tc>
          <w:tcPr>
            <w:tcW w:w="1077" w:type="dxa"/>
          </w:tcPr>
          <w:p w14:paraId="1663E0E4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10B735C4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F9656C0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258AE695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CBCAC02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4D1FA650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523C1FE1" w14:textId="77777777" w:rsidR="008D712F" w:rsidRPr="00073C48" w:rsidRDefault="008D712F" w:rsidP="00295661">
            <w:pPr>
              <w:pStyle w:val="Tabelle-zentriert"/>
            </w:pPr>
          </w:p>
        </w:tc>
      </w:tr>
      <w:tr w:rsidR="008D712F" w:rsidRPr="00073C48" w14:paraId="74743744" w14:textId="77777777" w:rsidTr="008D712F">
        <w:trPr>
          <w:cantSplit/>
          <w:trHeight w:val="480"/>
        </w:trPr>
        <w:tc>
          <w:tcPr>
            <w:tcW w:w="2835" w:type="dxa"/>
          </w:tcPr>
          <w:p w14:paraId="7D375A91" w14:textId="77777777" w:rsidR="008D712F" w:rsidRPr="00073C48" w:rsidRDefault="008D712F" w:rsidP="00295661">
            <w:pPr>
              <w:pStyle w:val="Tabelle-Aufzhlung2"/>
            </w:pPr>
            <w:r w:rsidRPr="00073C48">
              <w:t>Gewichtete Punkt</w:t>
            </w:r>
            <w:r>
              <w:t>e</w:t>
            </w:r>
          </w:p>
        </w:tc>
        <w:tc>
          <w:tcPr>
            <w:tcW w:w="1077" w:type="dxa"/>
          </w:tcPr>
          <w:p w14:paraId="4F9A6E87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728F02A3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73651FFF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0989725A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78F48BC8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7" w:type="dxa"/>
          </w:tcPr>
          <w:p w14:paraId="58A3747C" w14:textId="77777777" w:rsidR="008D712F" w:rsidRPr="00073C48" w:rsidRDefault="008D712F" w:rsidP="00295661">
            <w:pPr>
              <w:pStyle w:val="Tabelle-zentriert"/>
            </w:pPr>
          </w:p>
        </w:tc>
        <w:tc>
          <w:tcPr>
            <w:tcW w:w="1078" w:type="dxa"/>
          </w:tcPr>
          <w:p w14:paraId="11B8AA91" w14:textId="77777777" w:rsidR="008D712F" w:rsidRPr="00073C48" w:rsidRDefault="008D712F" w:rsidP="00295661">
            <w:pPr>
              <w:pStyle w:val="Tabelle-zentriert"/>
            </w:pPr>
          </w:p>
        </w:tc>
      </w:tr>
    </w:tbl>
    <w:p w14:paraId="67F6F7B3" w14:textId="77777777" w:rsidR="00927970" w:rsidRDefault="00927970" w:rsidP="008D712F"/>
    <w:sectPr w:rsidR="0092797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5E937" w14:textId="77777777" w:rsidR="00FD3D8D" w:rsidRDefault="00FD3D8D" w:rsidP="00795E78">
      <w:r>
        <w:separator/>
      </w:r>
    </w:p>
    <w:p w14:paraId="0670BB53" w14:textId="77777777" w:rsidR="00FD3D8D" w:rsidRDefault="00FD3D8D" w:rsidP="00795E78"/>
    <w:p w14:paraId="2DCF188D" w14:textId="77777777" w:rsidR="00FD3D8D" w:rsidRDefault="00FD3D8D" w:rsidP="00795E78"/>
    <w:p w14:paraId="7CED91F1" w14:textId="77777777" w:rsidR="00FD3D8D" w:rsidRDefault="00FD3D8D" w:rsidP="00795E78"/>
    <w:p w14:paraId="4104B7A6" w14:textId="77777777" w:rsidR="00FD3D8D" w:rsidRDefault="00FD3D8D" w:rsidP="00795E78"/>
  </w:endnote>
  <w:endnote w:type="continuationSeparator" w:id="0">
    <w:p w14:paraId="1F23C14B" w14:textId="77777777" w:rsidR="00FD3D8D" w:rsidRDefault="00FD3D8D" w:rsidP="00795E78">
      <w:r>
        <w:continuationSeparator/>
      </w:r>
    </w:p>
    <w:p w14:paraId="39BB15D1" w14:textId="77777777" w:rsidR="00FD3D8D" w:rsidRDefault="00FD3D8D" w:rsidP="00795E78"/>
    <w:p w14:paraId="5940B5E9" w14:textId="77777777" w:rsidR="00FD3D8D" w:rsidRDefault="00FD3D8D" w:rsidP="00795E78"/>
    <w:p w14:paraId="228F9452" w14:textId="77777777" w:rsidR="00FD3D8D" w:rsidRDefault="00FD3D8D" w:rsidP="00795E78"/>
    <w:p w14:paraId="7939DE1C" w14:textId="77777777" w:rsidR="00FD3D8D" w:rsidRDefault="00FD3D8D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0AF6" w14:textId="77777777" w:rsidR="005A4CD3" w:rsidRDefault="005A4CD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B89D" w14:textId="5826C389" w:rsidR="005A4CD3" w:rsidRDefault="005A4CD3" w:rsidP="005A4CD3">
    <w:pPr>
      <w:pStyle w:val="Fuzeile"/>
      <w:pBdr>
        <w:bottom w:val="single" w:sz="12" w:space="1" w:color="D9DADB"/>
      </w:pBdr>
      <w:ind w:right="0"/>
      <w:jc w:val="left"/>
    </w:pPr>
  </w:p>
  <w:p w14:paraId="79723234" w14:textId="77777777" w:rsidR="005A4CD3" w:rsidRDefault="005A4CD3" w:rsidP="005A4CD3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rFonts w:eastAsia="Arial" w:cs="Arial"/>
        <w:noProof/>
        <w:color w:val="808080"/>
        <w:sz w:val="16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D25C48D" wp14:editId="2CF255CD">
              <wp:simplePos x="0" y="0"/>
              <wp:positionH relativeFrom="column">
                <wp:posOffset>52322</wp:posOffset>
              </wp:positionH>
              <wp:positionV relativeFrom="paragraph">
                <wp:posOffset>25719</wp:posOffset>
              </wp:positionV>
              <wp:extent cx="1039349" cy="408925"/>
              <wp:effectExtent l="0" t="0" r="8890" b="0"/>
              <wp:wrapNone/>
              <wp:docPr id="2113418418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349" cy="408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5D98BB" w14:textId="77777777" w:rsidR="005A4CD3" w:rsidRPr="00D2165F" w:rsidRDefault="005A4CD3" w:rsidP="005A4CD3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6B8EF02" wp14:editId="5FB61EF4">
                                <wp:extent cx="884820" cy="307303"/>
                                <wp:effectExtent l="0" t="0" r="0" b="0"/>
                                <wp:docPr id="527868775" name="Grafik 52786877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27868775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4820" cy="30730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25C48D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" fillcolor="white [3201]" stroked="f" strokeweight=".5pt">
              <v:textbox>
                <w:txbxContent>
                  <w:p w14:paraId="095D98BB" w14:textId="77777777" w:rsidR="005A4CD3" w:rsidRPr="00D2165F" w:rsidRDefault="005A4CD3" w:rsidP="005A4CD3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6B8EF02" wp14:editId="5FB61EF4">
                          <wp:extent cx="884820" cy="307303"/>
                          <wp:effectExtent l="0" t="0" r="0" b="0"/>
                          <wp:docPr id="527868775" name="Grafik 5278687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27868775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4820" cy="3073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 w:rsidRPr="00C1087A">
      <w:rPr>
        <w:sz w:val="16"/>
        <w:szCs w:val="16"/>
      </w:rPr>
      <w:t xml:space="preserve">Seite </w:t>
    </w:r>
    <w:r w:rsidRPr="00C1087A">
      <w:rPr>
        <w:sz w:val="16"/>
        <w:szCs w:val="16"/>
      </w:rPr>
      <w:fldChar w:fldCharType="begin"/>
    </w:r>
    <w:r w:rsidRPr="00C1087A">
      <w:rPr>
        <w:sz w:val="16"/>
        <w:szCs w:val="16"/>
      </w:rPr>
      <w:instrText xml:space="preserve"> PAGE </w:instrText>
    </w:r>
    <w:r w:rsidRPr="00C1087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C1087A">
      <w:rPr>
        <w:sz w:val="16"/>
        <w:szCs w:val="16"/>
      </w:rPr>
      <w:fldChar w:fldCharType="end"/>
    </w:r>
    <w:r w:rsidRPr="00C1087A">
      <w:rPr>
        <w:sz w:val="16"/>
        <w:szCs w:val="16"/>
      </w:rPr>
      <w:t xml:space="preserve"> von </w:t>
    </w:r>
    <w:r w:rsidRPr="00C1087A">
      <w:rPr>
        <w:sz w:val="16"/>
        <w:szCs w:val="16"/>
      </w:rPr>
      <w:fldChar w:fldCharType="begin"/>
    </w:r>
    <w:r w:rsidRPr="00C1087A">
      <w:rPr>
        <w:sz w:val="16"/>
        <w:szCs w:val="16"/>
      </w:rPr>
      <w:instrText xml:space="preserve"> NUMPAGES </w:instrText>
    </w:r>
    <w:r w:rsidRPr="00C1087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C1087A">
      <w:rPr>
        <w:sz w:val="16"/>
        <w:szCs w:val="16"/>
      </w:rPr>
      <w:fldChar w:fldCharType="end"/>
    </w:r>
  </w:p>
  <w:p w14:paraId="2CFCE68F" w14:textId="77777777" w:rsidR="005A4CD3" w:rsidRPr="00611A6C" w:rsidRDefault="005A4CD3" w:rsidP="005A4CD3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tabs>
        <w:tab w:val="center" w:pos="4962"/>
      </w:tabs>
      <w:ind w:left="1701" w:right="567"/>
    </w:pPr>
    <w:r>
      <w:rPr>
        <w:rFonts w:eastAsia="Arial" w:cs="Arial"/>
        <w:color w:val="808080"/>
        <w:sz w:val="16"/>
      </w:rPr>
      <w:tab/>
    </w:r>
    <w:hyperlink r:id="rId3" w:history="1">
      <w:r w:rsidRPr="00D93320">
        <w:rPr>
          <w:rStyle w:val="Hyperlink"/>
          <w:rFonts w:eastAsia="Arial" w:cs="Arial"/>
          <w:sz w:val="16"/>
        </w:rPr>
        <w:t>Lizenz CC</w:t>
      </w:r>
      <w:r>
        <w:rPr>
          <w:rStyle w:val="Hyperlink"/>
          <w:rFonts w:eastAsia="Arial" w:cs="Arial"/>
          <w:sz w:val="16"/>
        </w:rPr>
        <w:t xml:space="preserve"> </w:t>
      </w:r>
      <w:r w:rsidRPr="00D93320">
        <w:rPr>
          <w:rStyle w:val="Hyperlink"/>
          <w:rFonts w:eastAsia="Arial" w:cs="Arial"/>
          <w:sz w:val="16"/>
        </w:rPr>
        <w:t xml:space="preserve">0 </w:t>
      </w:r>
      <w:r>
        <w:rPr>
          <w:rStyle w:val="Hyperlink"/>
          <w:rFonts w:eastAsia="Arial" w:cs="Arial"/>
          <w:sz w:val="16"/>
        </w:rPr>
        <w:t>1</w:t>
      </w:r>
      <w:r w:rsidRPr="00D93320">
        <w:rPr>
          <w:rStyle w:val="Hyperlink"/>
          <w:rFonts w:eastAsia="Arial" w:cs="Arial"/>
          <w:sz w:val="16"/>
        </w:rPr>
        <w:t>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AC36" w14:textId="77777777" w:rsidR="00FD3D8D" w:rsidRDefault="00FD3D8D" w:rsidP="00795E78">
      <w:r>
        <w:separator/>
      </w:r>
    </w:p>
    <w:p w14:paraId="6F7997CA" w14:textId="77777777" w:rsidR="00FD3D8D" w:rsidRDefault="00FD3D8D" w:rsidP="00795E78"/>
    <w:p w14:paraId="26C10A1C" w14:textId="77777777" w:rsidR="00FD3D8D" w:rsidRDefault="00FD3D8D" w:rsidP="00795E78"/>
    <w:p w14:paraId="56AD9309" w14:textId="77777777" w:rsidR="00FD3D8D" w:rsidRDefault="00FD3D8D" w:rsidP="00795E78"/>
    <w:p w14:paraId="5BEEA951" w14:textId="77777777" w:rsidR="00FD3D8D" w:rsidRDefault="00FD3D8D" w:rsidP="00795E78"/>
  </w:footnote>
  <w:footnote w:type="continuationSeparator" w:id="0">
    <w:p w14:paraId="24AC30AA" w14:textId="77777777" w:rsidR="00FD3D8D" w:rsidRDefault="00FD3D8D" w:rsidP="00795E78">
      <w:r>
        <w:continuationSeparator/>
      </w:r>
    </w:p>
    <w:p w14:paraId="7CD3B74E" w14:textId="77777777" w:rsidR="00FD3D8D" w:rsidRDefault="00FD3D8D" w:rsidP="00795E78"/>
    <w:p w14:paraId="612C2B76" w14:textId="77777777" w:rsidR="00FD3D8D" w:rsidRDefault="00FD3D8D" w:rsidP="00795E78"/>
    <w:p w14:paraId="768C3F15" w14:textId="77777777" w:rsidR="00FD3D8D" w:rsidRDefault="00FD3D8D" w:rsidP="00795E78"/>
    <w:p w14:paraId="7D5CF413" w14:textId="77777777" w:rsidR="00FD3D8D" w:rsidRDefault="00FD3D8D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B5FE" w14:textId="77777777" w:rsidR="005A4CD3" w:rsidRDefault="005A4CD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27868798" name="Grafik 527868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65C17164">
          <wp:extent cx="2119486" cy="696595"/>
          <wp:effectExtent l="0" t="0" r="0" b="8255"/>
          <wp:docPr id="527868799" name="Grafik 527868799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7868799" name="Grafik 527868799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041C0"/>
    <w:rsid w:val="004125C5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A4CD3"/>
    <w:rsid w:val="005B2F13"/>
    <w:rsid w:val="005B7510"/>
    <w:rsid w:val="005C63C0"/>
    <w:rsid w:val="005E2AC0"/>
    <w:rsid w:val="005F5B5D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3D8D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character" w:customStyle="1" w:styleId="FuzeileZchn">
    <w:name w:val="Fußzeile Zchn"/>
    <w:basedOn w:val="Absatz-Standardschriftart"/>
    <w:link w:val="Fuzeile"/>
    <w:rsid w:val="005A4CD3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g"/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E36C1-8823-47F2-BFB3-80C24CC8035E}"/>
</file>

<file path=customXml/itemProps4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68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6</cp:revision>
  <cp:lastPrinted>2023-04-16T12:14:00Z</cp:lastPrinted>
  <dcterms:created xsi:type="dcterms:W3CDTF">2023-04-16T12:10:00Z</dcterms:created>
  <dcterms:modified xsi:type="dcterms:W3CDTF">2024-06-12T14:25:00Z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